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0C4B9" w14:textId="77777777" w:rsidR="00993916" w:rsidRDefault="00993916" w:rsidP="0099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WYKES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F27C8C5" w14:textId="77777777" w:rsidR="00993916" w:rsidRDefault="00993916" w:rsidP="0099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Bindon</w:t>
      </w:r>
      <w:proofErr w:type="spellEnd"/>
      <w:r>
        <w:rPr>
          <w:rFonts w:ascii="Times New Roman" w:hAnsi="Times New Roman" w:cs="Times New Roman"/>
        </w:rPr>
        <w:t>, Devon. Gentleman.</w:t>
      </w:r>
    </w:p>
    <w:p w14:paraId="444E060F" w14:textId="77777777" w:rsidR="00993916" w:rsidRDefault="00993916" w:rsidP="00993916">
      <w:pPr>
        <w:rPr>
          <w:rFonts w:ascii="Times New Roman" w:hAnsi="Times New Roman" w:cs="Times New Roman"/>
        </w:rPr>
      </w:pPr>
    </w:p>
    <w:p w14:paraId="004B34C9" w14:textId="2CFD5434" w:rsidR="00993916" w:rsidRDefault="00993916" w:rsidP="00993916">
      <w:pPr>
        <w:rPr>
          <w:rFonts w:ascii="Times New Roman" w:hAnsi="Times New Roman" w:cs="Times New Roman"/>
        </w:rPr>
      </w:pPr>
    </w:p>
    <w:p w14:paraId="053C5E85" w14:textId="77777777" w:rsidR="00A7225C" w:rsidRDefault="00A7225C" w:rsidP="00A7225C">
      <w:pPr>
        <w:pStyle w:val="NoSpacing"/>
      </w:pPr>
      <w:r>
        <w:tab/>
        <w:t>1480</w:t>
      </w:r>
      <w:r>
        <w:tab/>
        <w:t xml:space="preserve">John </w:t>
      </w:r>
      <w:proofErr w:type="spellStart"/>
      <w:r>
        <w:t>Aleyn</w:t>
      </w:r>
      <w:proofErr w:type="spellEnd"/>
      <w:r>
        <w:t xml:space="preserve"> of London, goldsmith(q.v.), brought a plaint of debt against </w:t>
      </w:r>
    </w:p>
    <w:p w14:paraId="7802BAD4" w14:textId="77777777" w:rsidR="00A7225C" w:rsidRDefault="00A7225C" w:rsidP="00A7225C">
      <w:pPr>
        <w:pStyle w:val="NoSpacing"/>
      </w:pPr>
      <w:r>
        <w:tab/>
      </w:r>
      <w:r>
        <w:tab/>
        <w:t xml:space="preserve">him and John </w:t>
      </w:r>
      <w:proofErr w:type="spellStart"/>
      <w:r>
        <w:t>Aleyn</w:t>
      </w:r>
      <w:proofErr w:type="spellEnd"/>
      <w:r>
        <w:t xml:space="preserve"> of Barking, Essex(q.v.).</w:t>
      </w:r>
    </w:p>
    <w:p w14:paraId="1BC63ECB" w14:textId="77777777" w:rsidR="00A7225C" w:rsidRDefault="00A7225C" w:rsidP="00A7225C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6034B37F" w14:textId="77777777" w:rsidR="00993916" w:rsidRDefault="00993916" w:rsidP="0099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Mortamer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60D6FCFB" w14:textId="77777777" w:rsidR="00993916" w:rsidRDefault="00993916" w:rsidP="0099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2B41C59" w14:textId="77777777" w:rsidR="00993916" w:rsidRDefault="00993916" w:rsidP="00993916">
      <w:pPr>
        <w:rPr>
          <w:rFonts w:ascii="Times New Roman" w:hAnsi="Times New Roman" w:cs="Times New Roman"/>
        </w:rPr>
      </w:pPr>
    </w:p>
    <w:p w14:paraId="42B06324" w14:textId="77777777" w:rsidR="00993916" w:rsidRDefault="00993916" w:rsidP="00993916">
      <w:pPr>
        <w:rPr>
          <w:rFonts w:ascii="Times New Roman" w:hAnsi="Times New Roman" w:cs="Times New Roman"/>
        </w:rPr>
      </w:pPr>
    </w:p>
    <w:p w14:paraId="03D829A2" w14:textId="07873B05" w:rsidR="00993916" w:rsidRDefault="00993916" w:rsidP="0099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June 2018</w:t>
      </w:r>
    </w:p>
    <w:p w14:paraId="69EFE8E2" w14:textId="40321D44" w:rsidR="00A7225C" w:rsidRPr="00813C0E" w:rsidRDefault="00A7225C" w:rsidP="0099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June 2020</w:t>
      </w:r>
    </w:p>
    <w:p w14:paraId="16C1DF41" w14:textId="77777777" w:rsidR="006B2F86" w:rsidRPr="00E71FC3" w:rsidRDefault="00A7225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55EE3" w14:textId="77777777" w:rsidR="00993916" w:rsidRDefault="00993916" w:rsidP="00E71FC3">
      <w:r>
        <w:separator/>
      </w:r>
    </w:p>
  </w:endnote>
  <w:endnote w:type="continuationSeparator" w:id="0">
    <w:p w14:paraId="77A263E6" w14:textId="77777777" w:rsidR="00993916" w:rsidRDefault="0099391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E1D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8852C" w14:textId="77777777" w:rsidR="00993916" w:rsidRDefault="00993916" w:rsidP="00E71FC3">
      <w:r>
        <w:separator/>
      </w:r>
    </w:p>
  </w:footnote>
  <w:footnote w:type="continuationSeparator" w:id="0">
    <w:p w14:paraId="02B165E1" w14:textId="77777777" w:rsidR="00993916" w:rsidRDefault="0099391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916"/>
    <w:rsid w:val="001A7C09"/>
    <w:rsid w:val="00577BD5"/>
    <w:rsid w:val="00656CBA"/>
    <w:rsid w:val="006A1F77"/>
    <w:rsid w:val="00733BE7"/>
    <w:rsid w:val="00993916"/>
    <w:rsid w:val="00A722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8E247"/>
  <w15:chartTrackingRefBased/>
  <w15:docId w15:val="{FB879C28-E240-4947-B6E1-20B5DDC8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91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722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2018-07-14T16:41:00Z</dcterms:created>
  <dcterms:modified xsi:type="dcterms:W3CDTF">2020-06-04T08:00:00Z</dcterms:modified>
</cp:coreProperties>
</file>